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7D2FF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07143/018-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7D2FF8" w:rsidRPr="007D2FF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7D2FF8" w:rsidRPr="007D2FF8">
          <w:rPr>
            <w:rStyle w:val="aa"/>
          </w:rPr>
          <w:t>440052, г. Пенза, ул. Ново-Тамбовская, д.9;</w:t>
        </w:r>
        <w:r w:rsidR="007D2FF8" w:rsidRPr="007D2FF8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7D2FF8" w:rsidRPr="007D2FF8">
          <w:rPr>
            <w:rStyle w:val="aa"/>
          </w:rPr>
          <w:t xml:space="preserve"> 5 хирургическое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7D2FF8" w:rsidRPr="007D2FF8">
          <w:rPr>
            <w:u w:val="single"/>
          </w:rPr>
          <w:t xml:space="preserve"> 07143/018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7D2FF8" w:rsidRPr="007D2FF8">
          <w:rPr>
            <w:rStyle w:val="aa"/>
          </w:rPr>
          <w:t xml:space="preserve"> Старшая </w:t>
        </w:r>
        <w:r w:rsidR="007D2FF8" w:rsidRPr="007D2FF8">
          <w:rPr>
            <w:u w:val="single"/>
          </w:rPr>
          <w:t xml:space="preserve">операционная медицинская сестра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7D2FF8" w:rsidRPr="007D2FF8">
          <w:rPr>
            <w:rStyle w:val="aa"/>
          </w:rPr>
          <w:t xml:space="preserve"> 24268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7D2FF8" w:rsidRPr="007D2FF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E6661F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E6661F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7D2FF8" w:rsidRPr="007D2FF8">
          <w:t xml:space="preserve"> Оборудование операционной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9333B2" w:rsidRPr="00A31431" w:rsidTr="00C30AD7">
        <w:trPr>
          <w:jc w:val="center"/>
        </w:trPr>
        <w:tc>
          <w:tcPr>
            <w:tcW w:w="3085" w:type="dxa"/>
            <w:vAlign w:val="center"/>
          </w:tcPr>
          <w:p w:rsidR="009333B2" w:rsidRPr="00A31431" w:rsidRDefault="009333B2" w:rsidP="007C56B5">
            <w:pPr>
              <w:pStyle w:val="a8"/>
            </w:pPr>
            <w:r>
              <w:t>Работа в операционной</w:t>
            </w:r>
          </w:p>
        </w:tc>
        <w:tc>
          <w:tcPr>
            <w:tcW w:w="2286" w:type="dxa"/>
            <w:vAlign w:val="center"/>
          </w:tcPr>
          <w:p w:rsidR="009333B2" w:rsidRPr="00A31431" w:rsidRDefault="009333B2" w:rsidP="007C56B5">
            <w:pPr>
              <w:pStyle w:val="a8"/>
            </w:pPr>
            <w:r>
              <w:t>49.9; 49.2; 49.9</w:t>
            </w:r>
          </w:p>
        </w:tc>
        <w:tc>
          <w:tcPr>
            <w:tcW w:w="2108" w:type="dxa"/>
            <w:vAlign w:val="center"/>
          </w:tcPr>
          <w:p w:rsidR="009333B2" w:rsidRPr="00A31431" w:rsidRDefault="009333B2" w:rsidP="007C56B5">
            <w:pPr>
              <w:pStyle w:val="a8"/>
            </w:pPr>
            <w:r>
              <w:t>49.7</w:t>
            </w:r>
          </w:p>
        </w:tc>
        <w:tc>
          <w:tcPr>
            <w:tcW w:w="1843" w:type="dxa"/>
            <w:vAlign w:val="center"/>
          </w:tcPr>
          <w:p w:rsidR="009333B2" w:rsidRPr="00A31431" w:rsidRDefault="009333B2" w:rsidP="007C56B5">
            <w:pPr>
              <w:pStyle w:val="a8"/>
            </w:pPr>
            <w:r>
              <w:t>180</w:t>
            </w:r>
          </w:p>
        </w:tc>
        <w:tc>
          <w:tcPr>
            <w:tcW w:w="1418" w:type="dxa"/>
            <w:vAlign w:val="center"/>
          </w:tcPr>
          <w:p w:rsidR="009333B2" w:rsidRPr="00A31431" w:rsidRDefault="009333B2" w:rsidP="007C56B5">
            <w:pPr>
              <w:pStyle w:val="a8"/>
            </w:pPr>
            <w:r>
              <w:t>180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E6661F" w:rsidP="00FE033F">
      <w:pPr>
        <w:pStyle w:val="a6"/>
      </w:pPr>
      <w:fldSimple w:instr=" DOCVARIABLE  shum_result \* MERGEFORMAT ">
        <w:r w:rsidR="009333B2" w:rsidRPr="009333B2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45.4 дБА со стандартной неопределенностью, равной 1.25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9333B2" w:rsidRPr="00A31431" w:rsidTr="006939DC">
        <w:trPr>
          <w:jc w:val="center"/>
        </w:trPr>
        <w:tc>
          <w:tcPr>
            <w:tcW w:w="3728" w:type="dxa"/>
            <w:vAlign w:val="center"/>
          </w:tcPr>
          <w:p w:rsidR="009333B2" w:rsidRPr="00A31431" w:rsidRDefault="009333B2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9333B2" w:rsidRPr="00A31431" w:rsidRDefault="009333B2" w:rsidP="00E576CE">
            <w:pPr>
              <w:pStyle w:val="a8"/>
            </w:pPr>
            <w:r>
              <w:t>45.4</w:t>
            </w:r>
          </w:p>
        </w:tc>
        <w:tc>
          <w:tcPr>
            <w:tcW w:w="2318" w:type="dxa"/>
            <w:vAlign w:val="center"/>
          </w:tcPr>
          <w:p w:rsidR="009333B2" w:rsidRPr="00A31431" w:rsidRDefault="009333B2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9333B2" w:rsidRPr="00A31431" w:rsidRDefault="009333B2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E6661F" w:rsidP="00D76DF8">
      <w:fldSimple w:instr=" DOCVARIABLE att_zakl \* MERGEFORMAT ">
        <w:r w:rsidR="009333B2" w:rsidRPr="009333B2">
          <w:rPr>
            <w:bCs/>
          </w:rPr>
          <w:t>-</w:t>
        </w:r>
        <w:r w:rsidR="009333B2" w:rsidRPr="009333B2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9333B2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7D2FF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07143/018-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E6661F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E6661F" w:rsidRPr="00C30AD7">
            <w:rPr>
              <w:rStyle w:val="ad"/>
              <w:sz w:val="20"/>
              <w:szCs w:val="20"/>
            </w:rPr>
            <w:fldChar w:fldCharType="separate"/>
          </w:r>
          <w:r w:rsidR="007D2FF8">
            <w:rPr>
              <w:rStyle w:val="ad"/>
              <w:noProof/>
              <w:sz w:val="20"/>
              <w:szCs w:val="20"/>
            </w:rPr>
            <w:t>1</w:t>
          </w:r>
          <w:r w:rsidR="00E6661F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D2FF8" w:rsidRPr="007D2FF8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2426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Оборудование операционной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483A267004DD4E169A910E8B5C122F5D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18- Ш "/>
    <w:docVar w:name="oborud" w:val="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840B0B42A984BF6AD805AD27356611C"/>
    <w:docVar w:name="rm_id" w:val="192"/>
    <w:docVar w:name="rm_name" w:val=" Старшая операционная медицинская сестра "/>
    <w:docVar w:name="rm_number" w:val=" 07143/018 "/>
    <w:docVar w:name="shum_result" w:val="Эквивалентный уровень звука за 8-часовой рабочий день на данном рабочем месте составляет 45.4 дБА со стандартной неопределенностью, равной 1.25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Этанол "/>
    <w:docVar w:name="U8h" w:val="1.25"/>
    <w:docVar w:name="version" w:val="51"/>
    <w:docVar w:name="zona_name" w:val="Операционная"/>
    <w:docVar w:name="zona_time" w:val="50"/>
  </w:docVars>
  <w:rsids>
    <w:rsidRoot w:val="00FF2478"/>
    <w:rsid w:val="00022238"/>
    <w:rsid w:val="00025683"/>
    <w:rsid w:val="00032B56"/>
    <w:rsid w:val="00034251"/>
    <w:rsid w:val="00046815"/>
    <w:rsid w:val="0005566C"/>
    <w:rsid w:val="00072388"/>
    <w:rsid w:val="00073B45"/>
    <w:rsid w:val="000966E4"/>
    <w:rsid w:val="000D1F5B"/>
    <w:rsid w:val="000F604B"/>
    <w:rsid w:val="00106402"/>
    <w:rsid w:val="00110025"/>
    <w:rsid w:val="00141A11"/>
    <w:rsid w:val="001429B1"/>
    <w:rsid w:val="001607C8"/>
    <w:rsid w:val="00197470"/>
    <w:rsid w:val="001F4D8D"/>
    <w:rsid w:val="002050CA"/>
    <w:rsid w:val="0020758D"/>
    <w:rsid w:val="002108AC"/>
    <w:rsid w:val="00216720"/>
    <w:rsid w:val="00234932"/>
    <w:rsid w:val="002377F7"/>
    <w:rsid w:val="002A3563"/>
    <w:rsid w:val="002E55C6"/>
    <w:rsid w:val="00305844"/>
    <w:rsid w:val="00305B2F"/>
    <w:rsid w:val="00350DAE"/>
    <w:rsid w:val="00367816"/>
    <w:rsid w:val="003876C3"/>
    <w:rsid w:val="0039044C"/>
    <w:rsid w:val="003C24DB"/>
    <w:rsid w:val="00402CAC"/>
    <w:rsid w:val="00405209"/>
    <w:rsid w:val="00441E80"/>
    <w:rsid w:val="00444410"/>
    <w:rsid w:val="004612B9"/>
    <w:rsid w:val="004A47AD"/>
    <w:rsid w:val="004C4DB2"/>
    <w:rsid w:val="004F7057"/>
    <w:rsid w:val="005144D2"/>
    <w:rsid w:val="00535A37"/>
    <w:rsid w:val="00537809"/>
    <w:rsid w:val="00563E94"/>
    <w:rsid w:val="00566825"/>
    <w:rsid w:val="00576095"/>
    <w:rsid w:val="00585F8C"/>
    <w:rsid w:val="005927CF"/>
    <w:rsid w:val="005A3A36"/>
    <w:rsid w:val="005B466C"/>
    <w:rsid w:val="005B7FE8"/>
    <w:rsid w:val="005C0A9A"/>
    <w:rsid w:val="005D0EE7"/>
    <w:rsid w:val="00617C00"/>
    <w:rsid w:val="006939DC"/>
    <w:rsid w:val="0069682B"/>
    <w:rsid w:val="006C035B"/>
    <w:rsid w:val="006C10DD"/>
    <w:rsid w:val="006C28B3"/>
    <w:rsid w:val="006D4C2D"/>
    <w:rsid w:val="006F70A9"/>
    <w:rsid w:val="007049EB"/>
    <w:rsid w:val="00710271"/>
    <w:rsid w:val="00717C9F"/>
    <w:rsid w:val="00727E95"/>
    <w:rsid w:val="00743BF0"/>
    <w:rsid w:val="0076042D"/>
    <w:rsid w:val="0078004C"/>
    <w:rsid w:val="007B0E3C"/>
    <w:rsid w:val="007C56B5"/>
    <w:rsid w:val="007D1852"/>
    <w:rsid w:val="007D2CEA"/>
    <w:rsid w:val="007D2FF8"/>
    <w:rsid w:val="007F269F"/>
    <w:rsid w:val="007F4A70"/>
    <w:rsid w:val="007F62E6"/>
    <w:rsid w:val="00802E6F"/>
    <w:rsid w:val="00814094"/>
    <w:rsid w:val="00836834"/>
    <w:rsid w:val="0084271B"/>
    <w:rsid w:val="00852B4B"/>
    <w:rsid w:val="00883461"/>
    <w:rsid w:val="008A0F2E"/>
    <w:rsid w:val="008A7109"/>
    <w:rsid w:val="008B2505"/>
    <w:rsid w:val="008E68DE"/>
    <w:rsid w:val="0090588D"/>
    <w:rsid w:val="009274CB"/>
    <w:rsid w:val="0092778A"/>
    <w:rsid w:val="009333B2"/>
    <w:rsid w:val="00964BFD"/>
    <w:rsid w:val="009A21F8"/>
    <w:rsid w:val="009B292D"/>
    <w:rsid w:val="009B56F4"/>
    <w:rsid w:val="009B66C5"/>
    <w:rsid w:val="009C157E"/>
    <w:rsid w:val="009D6918"/>
    <w:rsid w:val="00A12349"/>
    <w:rsid w:val="00A27D1C"/>
    <w:rsid w:val="00A31431"/>
    <w:rsid w:val="00A65D17"/>
    <w:rsid w:val="00A907F6"/>
    <w:rsid w:val="00A91908"/>
    <w:rsid w:val="00AA4551"/>
    <w:rsid w:val="00AA46ED"/>
    <w:rsid w:val="00AA4DCC"/>
    <w:rsid w:val="00AD14A4"/>
    <w:rsid w:val="00AD7C32"/>
    <w:rsid w:val="00AF796F"/>
    <w:rsid w:val="00B6356D"/>
    <w:rsid w:val="00BA05BD"/>
    <w:rsid w:val="00BA5029"/>
    <w:rsid w:val="00BC2F3C"/>
    <w:rsid w:val="00C02721"/>
    <w:rsid w:val="00C30AD7"/>
    <w:rsid w:val="00C4382E"/>
    <w:rsid w:val="00C53D45"/>
    <w:rsid w:val="00CA6D5D"/>
    <w:rsid w:val="00CE3307"/>
    <w:rsid w:val="00CE3318"/>
    <w:rsid w:val="00CF2FB0"/>
    <w:rsid w:val="00D5725F"/>
    <w:rsid w:val="00D76DF8"/>
    <w:rsid w:val="00D852C9"/>
    <w:rsid w:val="00DB5302"/>
    <w:rsid w:val="00DD6B1F"/>
    <w:rsid w:val="00E124F4"/>
    <w:rsid w:val="00E36337"/>
    <w:rsid w:val="00E576CE"/>
    <w:rsid w:val="00E6661F"/>
    <w:rsid w:val="00E7446B"/>
    <w:rsid w:val="00EB72AD"/>
    <w:rsid w:val="00EC37A1"/>
    <w:rsid w:val="00EE2508"/>
    <w:rsid w:val="00EF3DC4"/>
    <w:rsid w:val="00F2363D"/>
    <w:rsid w:val="00F76072"/>
    <w:rsid w:val="00F852F9"/>
    <w:rsid w:val="00F91103"/>
    <w:rsid w:val="00FB001B"/>
    <w:rsid w:val="00FC74D7"/>
    <w:rsid w:val="00FD2BA8"/>
    <w:rsid w:val="00FE033F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2016-10-17T10:48:00Z</dcterms:created>
  <dcterms:modified xsi:type="dcterms:W3CDTF">2016-10-18T09:19:00Z</dcterms:modified>
</cp:coreProperties>
</file>